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8696D" w14:textId="77777777" w:rsidR="007D7912" w:rsidRDefault="007D7912" w:rsidP="007D79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RADCLYFF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fl.1469)</w:t>
      </w:r>
    </w:p>
    <w:p w14:paraId="4C113989" w14:textId="77777777" w:rsidR="007D7912" w:rsidRDefault="007D7912" w:rsidP="007D79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Esquire.</w:t>
      </w:r>
    </w:p>
    <w:p w14:paraId="4BD92CC9" w14:textId="77777777" w:rsidR="007D7912" w:rsidRDefault="007D7912" w:rsidP="007D79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980A10" w14:textId="77777777" w:rsidR="007D7912" w:rsidRDefault="007D7912" w:rsidP="007D79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C6E8FF" w14:textId="77777777" w:rsidR="007D7912" w:rsidRDefault="007D7912" w:rsidP="007D79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Feb.1469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2DE548AB" w14:textId="77777777" w:rsidR="007D7912" w:rsidRDefault="007D7912" w:rsidP="007D79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50218D47" w14:textId="77777777" w:rsidR="007D7912" w:rsidRDefault="007D7912" w:rsidP="007D79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List and Index Society, 2020, p.57)</w:t>
      </w:r>
    </w:p>
    <w:p w14:paraId="3235CFBC" w14:textId="77777777" w:rsidR="007D7912" w:rsidRDefault="007D7912" w:rsidP="007D79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6F2B33" w14:textId="77777777" w:rsidR="007D7912" w:rsidRDefault="007D7912" w:rsidP="007D79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D91D71" w14:textId="77777777" w:rsidR="007D7912" w:rsidRDefault="007D7912" w:rsidP="007D79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June 2022</w:t>
      </w:r>
    </w:p>
    <w:p w14:paraId="61AFAB0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7F6A5" w14:textId="77777777" w:rsidR="007D7912" w:rsidRDefault="007D7912" w:rsidP="009139A6">
      <w:r>
        <w:separator/>
      </w:r>
    </w:p>
  </w:endnote>
  <w:endnote w:type="continuationSeparator" w:id="0">
    <w:p w14:paraId="52CFB09B" w14:textId="77777777" w:rsidR="007D7912" w:rsidRDefault="007D79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7FF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0F7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D15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25BBB" w14:textId="77777777" w:rsidR="007D7912" w:rsidRDefault="007D7912" w:rsidP="009139A6">
      <w:r>
        <w:separator/>
      </w:r>
    </w:p>
  </w:footnote>
  <w:footnote w:type="continuationSeparator" w:id="0">
    <w:p w14:paraId="61B10742" w14:textId="77777777" w:rsidR="007D7912" w:rsidRDefault="007D79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39B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AEA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404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912"/>
    <w:rsid w:val="000666E0"/>
    <w:rsid w:val="002510B7"/>
    <w:rsid w:val="005C130B"/>
    <w:rsid w:val="007D791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C46BD"/>
  <w15:chartTrackingRefBased/>
  <w15:docId w15:val="{229C4D94-C0AE-40FA-AA57-66C2BF22D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91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2022-07-10T20:31:00Z</dcterms:created>
  <dcterms:modified xsi:type="dcterms:W3CDTF">2022-07-10T20:32:00Z</dcterms:modified>
</cp:coreProperties>
</file>